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D69E6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MILL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2144B9C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Launceston, Cornwall. Mercer.</w:t>
      </w:r>
    </w:p>
    <w:p w14:paraId="1FA57C36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9AE39C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31A8FCC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Joan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Lygh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as the executrix of her husband, Thomas(q.v.), brought a plaint</w:t>
      </w:r>
    </w:p>
    <w:p w14:paraId="7D0B3A74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debt against him.</w:t>
      </w:r>
    </w:p>
    <w:p w14:paraId="32CE80EF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7350FFD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B33B79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BFD4D46" w14:textId="77777777" w:rsidR="005619B0" w:rsidRDefault="005619B0" w:rsidP="005619B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23 October 2021</w:t>
      </w:r>
    </w:p>
    <w:p w14:paraId="6EE62C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6486" w14:textId="77777777" w:rsidR="005619B0" w:rsidRDefault="005619B0" w:rsidP="009139A6">
      <w:r>
        <w:separator/>
      </w:r>
    </w:p>
  </w:endnote>
  <w:endnote w:type="continuationSeparator" w:id="0">
    <w:p w14:paraId="0DC03539" w14:textId="77777777" w:rsidR="005619B0" w:rsidRDefault="005619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4E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B5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6ED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5AB99" w14:textId="77777777" w:rsidR="005619B0" w:rsidRDefault="005619B0" w:rsidP="009139A6">
      <w:r>
        <w:separator/>
      </w:r>
    </w:p>
  </w:footnote>
  <w:footnote w:type="continuationSeparator" w:id="0">
    <w:p w14:paraId="67348684" w14:textId="77777777" w:rsidR="005619B0" w:rsidRDefault="005619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F3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582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EE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B0"/>
    <w:rsid w:val="000666E0"/>
    <w:rsid w:val="002510B7"/>
    <w:rsid w:val="005619B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01025"/>
  <w15:chartTrackingRefBased/>
  <w15:docId w15:val="{8FAFD176-3848-4733-A20E-04F6EEED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19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2021-12-09T19:13:00Z</dcterms:created>
  <dcterms:modified xsi:type="dcterms:W3CDTF">2021-12-09T19:14:00Z</dcterms:modified>
</cp:coreProperties>
</file>